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455F" w:rsidRDefault="00DC455F" w:rsidP="00DC45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WARTON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C455F" w:rsidRDefault="00DC455F" w:rsidP="00DC45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Draper.</w:t>
      </w:r>
    </w:p>
    <w:p w:rsidR="00DC455F" w:rsidRDefault="00DC455F" w:rsidP="00DC455F">
      <w:pPr>
        <w:rPr>
          <w:rFonts w:ascii="Times New Roman" w:hAnsi="Times New Roman" w:cs="Times New Roman"/>
        </w:rPr>
      </w:pPr>
    </w:p>
    <w:p w:rsidR="00DC455F" w:rsidRDefault="00DC455F" w:rsidP="00DC455F">
      <w:pPr>
        <w:rPr>
          <w:rFonts w:ascii="Times New Roman" w:hAnsi="Times New Roman" w:cs="Times New Roman"/>
        </w:rPr>
      </w:pPr>
    </w:p>
    <w:p w:rsidR="00DC455F" w:rsidRDefault="00DC455F" w:rsidP="00DC45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Cressewell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:rsidR="00DC455F" w:rsidRDefault="00DC455F" w:rsidP="00DC45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E0E8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C455F" w:rsidRDefault="00DC455F" w:rsidP="00DC455F">
      <w:pPr>
        <w:rPr>
          <w:rFonts w:ascii="Times New Roman" w:hAnsi="Times New Roman" w:cs="Times New Roman"/>
        </w:rPr>
      </w:pPr>
    </w:p>
    <w:p w:rsidR="00DC455F" w:rsidRDefault="00DC455F" w:rsidP="00DC455F">
      <w:pPr>
        <w:rPr>
          <w:rFonts w:ascii="Times New Roman" w:hAnsi="Times New Roman" w:cs="Times New Roman"/>
        </w:rPr>
      </w:pPr>
    </w:p>
    <w:p w:rsidR="00DC455F" w:rsidRDefault="00DC455F" w:rsidP="00DC45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August 2017</w:t>
      </w:r>
    </w:p>
    <w:p w:rsidR="006B2F86" w:rsidRPr="00E71FC3" w:rsidRDefault="00DC455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455F" w:rsidRDefault="00DC455F" w:rsidP="00E71FC3">
      <w:r>
        <w:separator/>
      </w:r>
    </w:p>
  </w:endnote>
  <w:endnote w:type="continuationSeparator" w:id="0">
    <w:p w:rsidR="00DC455F" w:rsidRDefault="00DC455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455F" w:rsidRDefault="00DC455F" w:rsidP="00E71FC3">
      <w:r>
        <w:separator/>
      </w:r>
    </w:p>
  </w:footnote>
  <w:footnote w:type="continuationSeparator" w:id="0">
    <w:p w:rsidR="00DC455F" w:rsidRDefault="00DC455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55F"/>
    <w:rsid w:val="001A7C09"/>
    <w:rsid w:val="00577BD5"/>
    <w:rsid w:val="00656CBA"/>
    <w:rsid w:val="006A1F77"/>
    <w:rsid w:val="00733BE7"/>
    <w:rsid w:val="00AB52E8"/>
    <w:rsid w:val="00B16D3F"/>
    <w:rsid w:val="00BB41AC"/>
    <w:rsid w:val="00DC455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3FB9BC-46DC-47B4-AB8F-A4C03D8B0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455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C45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2017-08-19T18:53:00Z</dcterms:created>
  <dcterms:modified xsi:type="dcterms:W3CDTF">2017-08-19T18:54:00Z</dcterms:modified>
</cp:coreProperties>
</file>